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E0C" w:rsidRDefault="00F17E0C" w:rsidP="00F17E0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Walter SCOCHE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F17E0C" w:rsidRDefault="00F17E0C" w:rsidP="00F17E0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Kirkby, Lincolnshire. </w:t>
      </w:r>
    </w:p>
    <w:p w:rsidR="00F17E0C" w:rsidRDefault="00F17E0C" w:rsidP="00F17E0C">
      <w:pPr>
        <w:rPr>
          <w:rFonts w:ascii="Times New Roman" w:eastAsia="Calibri" w:hAnsi="Times New Roman" w:cs="Times New Roman"/>
        </w:rPr>
      </w:pPr>
    </w:p>
    <w:p w:rsidR="00F17E0C" w:rsidRDefault="00F17E0C" w:rsidP="00F17E0C">
      <w:pPr>
        <w:rPr>
          <w:rFonts w:ascii="Times New Roman" w:eastAsia="Calibri" w:hAnsi="Times New Roman" w:cs="Times New Roman"/>
        </w:rPr>
      </w:pPr>
    </w:p>
    <w:p w:rsidR="00F17E0C" w:rsidRDefault="00F17E0C" w:rsidP="00F17E0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William Broun, Sheriff of Lincolnshire(q.v.), brought a plaint of debt against </w:t>
      </w:r>
    </w:p>
    <w:p w:rsidR="00F17E0C" w:rsidRDefault="00F17E0C" w:rsidP="00F17E0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him, William </w:t>
      </w:r>
      <w:proofErr w:type="spellStart"/>
      <w:r>
        <w:rPr>
          <w:rFonts w:ascii="Times New Roman" w:eastAsia="Calibri" w:hAnsi="Times New Roman" w:cs="Times New Roman"/>
        </w:rPr>
        <w:t>Wylson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Garwyk</w:t>
      </w:r>
      <w:proofErr w:type="spellEnd"/>
      <w:r>
        <w:rPr>
          <w:rFonts w:ascii="Times New Roman" w:eastAsia="Calibri" w:hAnsi="Times New Roman" w:cs="Times New Roman"/>
        </w:rPr>
        <w:t>(q.v.) and William Foster of</w:t>
      </w:r>
    </w:p>
    <w:p w:rsidR="00F17E0C" w:rsidRDefault="00F17E0C" w:rsidP="00F17E0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proofErr w:type="spellStart"/>
      <w:r>
        <w:rPr>
          <w:rFonts w:ascii="Times New Roman" w:eastAsia="Calibri" w:hAnsi="Times New Roman" w:cs="Times New Roman"/>
        </w:rPr>
        <w:t>Heckington</w:t>
      </w:r>
      <w:proofErr w:type="spellEnd"/>
      <w:r>
        <w:rPr>
          <w:rFonts w:ascii="Times New Roman" w:eastAsia="Calibri" w:hAnsi="Times New Roman" w:cs="Times New Roman"/>
        </w:rPr>
        <w:t>(q.v.).</w:t>
      </w:r>
    </w:p>
    <w:p w:rsidR="00F17E0C" w:rsidRDefault="00F17E0C" w:rsidP="00F17E0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F17E0C" w:rsidRDefault="00F17E0C" w:rsidP="00F17E0C">
      <w:pPr>
        <w:rPr>
          <w:rFonts w:ascii="Times New Roman" w:eastAsia="Calibri" w:hAnsi="Times New Roman" w:cs="Times New Roman"/>
        </w:rPr>
      </w:pPr>
    </w:p>
    <w:p w:rsidR="00F17E0C" w:rsidRDefault="00F17E0C" w:rsidP="00F17E0C">
      <w:pPr>
        <w:rPr>
          <w:rFonts w:ascii="Times New Roman" w:eastAsia="Calibri" w:hAnsi="Times New Roman" w:cs="Times New Roman"/>
        </w:rPr>
      </w:pPr>
    </w:p>
    <w:p w:rsidR="00F17E0C" w:rsidRDefault="00F17E0C" w:rsidP="00F17E0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26 April 2017</w:t>
      </w:r>
    </w:p>
    <w:p w:rsidR="006B2F86" w:rsidRPr="00E71FC3" w:rsidRDefault="00F17E0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E0C" w:rsidRDefault="00F17E0C" w:rsidP="00E71FC3">
      <w:r>
        <w:separator/>
      </w:r>
    </w:p>
  </w:endnote>
  <w:endnote w:type="continuationSeparator" w:id="0">
    <w:p w:rsidR="00F17E0C" w:rsidRDefault="00F17E0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E0C" w:rsidRDefault="00F17E0C" w:rsidP="00E71FC3">
      <w:r>
        <w:separator/>
      </w:r>
    </w:p>
  </w:footnote>
  <w:footnote w:type="continuationSeparator" w:id="0">
    <w:p w:rsidR="00F17E0C" w:rsidRDefault="00F17E0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E0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8EB562-5FB5-4FF7-AC3C-6CEF91993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17E0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2017-05-01T20:36:00Z</dcterms:created>
  <dcterms:modified xsi:type="dcterms:W3CDTF">2017-05-01T20:36:00Z</dcterms:modified>
</cp:coreProperties>
</file>